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7AB" w:rsidRPr="008219BB" w:rsidRDefault="008D37AB" w:rsidP="00277E4D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1</w:t>
      </w:r>
    </w:p>
    <w:p w:rsidR="008D37AB" w:rsidRPr="008219BB" w:rsidRDefault="008D37AB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D37AB" w:rsidRPr="00877376" w:rsidRDefault="008D37AB" w:rsidP="00853B46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77376">
        <w:rPr>
          <w:rFonts w:ascii="Times New Roman" w:hAnsi="Times New Roman" w:cs="Times New Roman"/>
          <w:color w:val="000000"/>
        </w:rPr>
        <w:t>к Порядку</w:t>
      </w:r>
    </w:p>
    <w:p w:rsidR="008D37AB" w:rsidRPr="00877376" w:rsidRDefault="008D37AB" w:rsidP="00853B46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77376">
        <w:rPr>
          <w:rFonts w:ascii="Times New Roman" w:hAnsi="Times New Roman" w:cs="Times New Roman"/>
          <w:color w:val="000000"/>
        </w:rPr>
        <w:t>составления и ведения сводной бюджетной росписи местного бюджета</w:t>
      </w:r>
    </w:p>
    <w:p w:rsidR="008D37AB" w:rsidRPr="00877376" w:rsidRDefault="008D37AB" w:rsidP="00853B46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Чаинского сельсовета Купинского района</w:t>
      </w:r>
    </w:p>
    <w:p w:rsidR="008D37AB" w:rsidRPr="00877376" w:rsidRDefault="008D37AB" w:rsidP="00853B46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77376">
        <w:rPr>
          <w:rFonts w:ascii="Times New Roman" w:hAnsi="Times New Roman" w:cs="Times New Roman"/>
          <w:color w:val="000000"/>
        </w:rPr>
        <w:t xml:space="preserve">Новосибирской области, бюджетных росписей </w:t>
      </w:r>
    </w:p>
    <w:p w:rsidR="008D37AB" w:rsidRPr="00877376" w:rsidRDefault="008D37AB" w:rsidP="00853B46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77376">
        <w:rPr>
          <w:rFonts w:ascii="Times New Roman" w:hAnsi="Times New Roman" w:cs="Times New Roman"/>
          <w:color w:val="000000"/>
        </w:rPr>
        <w:t xml:space="preserve">главных распорядителей (распорядителей) средств </w:t>
      </w:r>
    </w:p>
    <w:p w:rsidR="008D37AB" w:rsidRPr="00877376" w:rsidRDefault="008D37AB" w:rsidP="00853B46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77376">
        <w:rPr>
          <w:rFonts w:ascii="Times New Roman" w:hAnsi="Times New Roman" w:cs="Times New Roman"/>
          <w:color w:val="000000"/>
        </w:rPr>
        <w:t>местного бюджета и главных администраторов</w:t>
      </w:r>
    </w:p>
    <w:p w:rsidR="008D37AB" w:rsidRPr="00877376" w:rsidRDefault="008D37AB" w:rsidP="00853B46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77376">
        <w:rPr>
          <w:rFonts w:ascii="Times New Roman" w:hAnsi="Times New Roman" w:cs="Times New Roman"/>
          <w:color w:val="000000"/>
        </w:rPr>
        <w:t>источников финансирования дефицита местного бюджета,</w:t>
      </w:r>
    </w:p>
    <w:p w:rsidR="008D37AB" w:rsidRPr="008219BB" w:rsidRDefault="008D37AB" w:rsidP="00853B46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 w:rsidRPr="00877376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7A4911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337"/>
      <w:bookmarkEnd w:id="0"/>
      <w:r w:rsidRPr="008219BB">
        <w:rPr>
          <w:rFonts w:ascii="Times New Roman" w:hAnsi="Times New Roman" w:cs="Times New Roman"/>
        </w:rPr>
        <w:t>Сводная бюджетная роспись</w:t>
      </w:r>
    </w:p>
    <w:p w:rsidR="008D37AB" w:rsidRPr="008219BB" w:rsidRDefault="008D37AB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</w:t>
      </w:r>
      <w:r>
        <w:rPr>
          <w:rFonts w:ascii="Times New Roman" w:hAnsi="Times New Roman" w:cs="Times New Roman"/>
        </w:rPr>
        <w:t xml:space="preserve"> Чаинского сельсовета Купинского района</w:t>
      </w:r>
    </w:p>
    <w:p w:rsidR="008D37AB" w:rsidRPr="008219BB" w:rsidRDefault="008D37AB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Новосибирской области на 20__ год и плановый период 20___ - 20___ годов</w:t>
      </w:r>
    </w:p>
    <w:p w:rsidR="008D37AB" w:rsidRPr="008219BB" w:rsidRDefault="008D37AB" w:rsidP="007A4911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r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>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1. Бюджетные ассигнования по расходам местного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в разрезе главных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распорядителей, разделов, подразделов, целевых статей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(муниципальных программ и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8219BB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программных направлений деятельности), групп и подгрупп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видов расходов классификации расходов местного бюджета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8D37AB" w:rsidRPr="00877376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9</w:t>
            </w:r>
          </w:p>
        </w:tc>
      </w:tr>
      <w:tr w:rsidR="008D37AB" w:rsidRPr="00877376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2. Бюджетные ассигнования по источникам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финансирования дефицита 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Новосибирской области в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разрезе главных администраторов источников финансирования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дефицита местного бюджета и кодов источников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финансирования дефицита местного бюджета классификации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3969"/>
        <w:gridCol w:w="1133"/>
        <w:gridCol w:w="1133"/>
        <w:gridCol w:w="1133"/>
      </w:tblGrid>
      <w:tr w:rsidR="008D37AB" w:rsidRPr="00877376" w:rsidTr="007A4911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7A4911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</w:t>
            </w:r>
          </w:p>
        </w:tc>
      </w:tr>
      <w:tr w:rsidR="008D37AB" w:rsidRPr="00877376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</w:tr>
      <w:tr w:rsidR="008D37AB" w:rsidRPr="00877376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№2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Default="008D37AB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7A491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 w:rsidRPr="008219BB">
        <w:rPr>
          <w:rFonts w:ascii="Times New Roman" w:hAnsi="Times New Roman" w:cs="Times New Roman"/>
          <w:color w:val="000000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ar460"/>
      <w:bookmarkEnd w:id="1"/>
      <w:r w:rsidRPr="008219BB">
        <w:rPr>
          <w:rFonts w:ascii="Times New Roman" w:hAnsi="Times New Roman" w:cs="Times New Roman"/>
        </w:rPr>
        <w:t>Уведомление №</w:t>
      </w:r>
    </w:p>
    <w:p w:rsidR="008D37A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 бюджетных ассигнованиях по расходам </w:t>
      </w:r>
      <w:r>
        <w:rPr>
          <w:rFonts w:ascii="Times New Roman" w:hAnsi="Times New Roman" w:cs="Times New Roman"/>
        </w:rPr>
        <w:t xml:space="preserve">Чаинского сельсовета 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        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        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        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 по </w:t>
      </w:r>
      <w:r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>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348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276"/>
        <w:gridCol w:w="1418"/>
        <w:gridCol w:w="992"/>
        <w:gridCol w:w="1134"/>
        <w:gridCol w:w="1134"/>
        <w:gridCol w:w="1134"/>
        <w:gridCol w:w="992"/>
        <w:gridCol w:w="567"/>
      </w:tblGrid>
      <w:tr w:rsidR="008D37AB" w:rsidRPr="00877376" w:rsidTr="0055042C">
        <w:trPr>
          <w:trHeight w:val="556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55042C">
        <w:trPr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55042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</w:tr>
      <w:tr w:rsidR="008D37AB" w:rsidRPr="00877376" w:rsidTr="0055042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55042C">
        <w:trPr>
          <w:trHeight w:val="426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A310F2" w:rsidRDefault="008D37AB" w:rsidP="00B55EA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A310F2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8D37AB" w:rsidRPr="00A310F2" w:rsidRDefault="008D37AB" w:rsidP="00B55EA0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(подпись)   (расшифровка подписи)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3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2" w:name="Par531"/>
      <w:bookmarkEnd w:id="2"/>
      <w:r w:rsidRPr="008219BB">
        <w:rPr>
          <w:rFonts w:ascii="Times New Roman" w:hAnsi="Times New Roman" w:cs="Times New Roman"/>
        </w:rPr>
        <w:t>УВЕДОМЛЕНИЕ №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 бюджетных ассигнованиях по источникам финансирования</w:t>
      </w:r>
    </w:p>
    <w:p w:rsidR="008D37A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дефицита местного бюджета </w:t>
      </w:r>
      <w:r>
        <w:rPr>
          <w:rFonts w:ascii="Times New Roman" w:hAnsi="Times New Roman" w:cs="Times New Roman"/>
        </w:rPr>
        <w:t xml:space="preserve">Чаинского сельсовета 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финансирования дефицита местного  бюджета 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>п</w:t>
      </w:r>
      <w:r w:rsidRPr="008219BB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ОКЕИ</w:t>
      </w:r>
      <w:r w:rsidRPr="008219BB">
        <w:rPr>
          <w:rFonts w:ascii="Times New Roman" w:hAnsi="Times New Roman" w:cs="Times New Roman"/>
        </w:rPr>
        <w:t xml:space="preserve">  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__________________________________________________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3969"/>
        <w:gridCol w:w="1133"/>
        <w:gridCol w:w="1133"/>
        <w:gridCol w:w="1133"/>
      </w:tblGrid>
      <w:tr w:rsidR="008D37AB" w:rsidRPr="00877376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</w:tr>
      <w:tr w:rsidR="008D37AB" w:rsidRPr="00877376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A310F2" w:rsidRDefault="008D37AB" w:rsidP="00FE182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финансового органа (уполномоченное лицо) _________ </w:t>
      </w:r>
      <w:r w:rsidRPr="00A310F2">
        <w:rPr>
          <w:rFonts w:ascii="Times New Roman" w:hAnsi="Times New Roman" w:cs="Times New Roman"/>
        </w:rPr>
        <w:t>___________________________</w:t>
      </w:r>
    </w:p>
    <w:p w:rsidR="008D37AB" w:rsidRPr="00A310F2" w:rsidRDefault="008D37AB" w:rsidP="00FE182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(подпись)  </w:t>
      </w:r>
      <w:r w:rsidRPr="00A310F2">
        <w:rPr>
          <w:rFonts w:ascii="Times New Roman" w:hAnsi="Times New Roman" w:cs="Times New Roman"/>
        </w:rPr>
        <w:t>(расшифровка подписи)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4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"   " ___________ 20    года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   по </w:t>
      </w:r>
      <w:r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>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3" w:name="Par614"/>
      <w:bookmarkEnd w:id="3"/>
      <w:r w:rsidRPr="008219BB">
        <w:rPr>
          <w:rFonts w:ascii="Times New Roman" w:hAnsi="Times New Roman" w:cs="Times New Roman"/>
        </w:rPr>
        <w:t xml:space="preserve">Лимиты бюджетных обязательств местного бюджета 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области 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8D37AB" w:rsidRPr="008219BB" w:rsidRDefault="008D37AB" w:rsidP="00E6243A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8D37AB" w:rsidRPr="00877376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9</w:t>
            </w:r>
          </w:p>
        </w:tc>
      </w:tr>
      <w:tr w:rsidR="008D37AB" w:rsidRPr="00877376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5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4" w:name="Par719"/>
      <w:bookmarkEnd w:id="4"/>
      <w:r w:rsidRPr="008219BB">
        <w:rPr>
          <w:rFonts w:ascii="Times New Roman" w:hAnsi="Times New Roman" w:cs="Times New Roman"/>
        </w:rPr>
        <w:t>Уведомление №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 лимитах бюджетных обязательств местного бюджета 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┌───────────┐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по </w:t>
      </w:r>
      <w:r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>│    384 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└───────────┘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__________________________________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8D37AB" w:rsidRPr="00877376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</w:tr>
      <w:tr w:rsidR="008D37AB" w:rsidRPr="00877376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A310F2" w:rsidRDefault="008D37AB" w:rsidP="000D79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A310F2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8D37AB" w:rsidRPr="00A310F2" w:rsidRDefault="008D37AB" w:rsidP="000D7958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(подпись)   (расшифровка подписи)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 № 6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bookmarkStart w:id="5" w:name="Par1040"/>
      <w:bookmarkEnd w:id="5"/>
      <w:r w:rsidRPr="008219BB">
        <w:rPr>
          <w:rFonts w:ascii="Times New Roman" w:hAnsi="Times New Roman" w:cs="Times New Roman"/>
        </w:rPr>
        <w:t>Уведомление №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местного бюджета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 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8D37AB" w:rsidRPr="008219BB" w:rsidRDefault="008D37AB" w:rsidP="00E6243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по </w:t>
      </w:r>
      <w:r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>│    384  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8D37A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8D37AB" w:rsidRPr="00877376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8D37AB" w:rsidRPr="00877376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8D37AB" w:rsidRPr="00877376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10</w:t>
            </w:r>
          </w:p>
        </w:tc>
      </w:tr>
      <w:tr w:rsidR="008D37AB" w:rsidRPr="00877376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A310F2" w:rsidRDefault="008D37AB" w:rsidP="000D79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A310F2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8D37AB" w:rsidRPr="00A310F2" w:rsidRDefault="008D37AB" w:rsidP="000D7958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(подпись)     (расшифровка подписи)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8219BB">
        <w:rPr>
          <w:rFonts w:ascii="Times New Roman" w:hAnsi="Times New Roman" w:cs="Times New Roman"/>
        </w:rPr>
        <w:t>7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E6243A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6" w:name="Par1131"/>
      <w:bookmarkEnd w:id="6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8D37AB" w:rsidRPr="008219BB" w:rsidRDefault="008D37AB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лимитов бюджетных обязательств местного бюджета</w:t>
      </w:r>
    </w:p>
    <w:p w:rsidR="008D37AB" w:rsidRPr="008219BB" w:rsidRDefault="008D37AB" w:rsidP="00AE205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 </w:t>
      </w:r>
    </w:p>
    <w:p w:rsidR="008D37AB" w:rsidRPr="008219BB" w:rsidRDefault="008D37AB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8D37AB" w:rsidRPr="008219BB" w:rsidRDefault="008D37AB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по </w:t>
      </w:r>
      <w:r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>│    384  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8D37AB" w:rsidRPr="00877376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8D37AB" w:rsidRPr="00877376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8D37AB" w:rsidRPr="00877376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10</w:t>
            </w:r>
          </w:p>
        </w:tc>
      </w:tr>
      <w:tr w:rsidR="008D37AB" w:rsidRPr="00877376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A310F2" w:rsidRDefault="008D37AB" w:rsidP="0053348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A310F2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8D37AB" w:rsidRPr="00A310F2" w:rsidRDefault="008D37AB" w:rsidP="00533481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(подпись)   (расшифровка подписи)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8219BB">
        <w:rPr>
          <w:rFonts w:ascii="Times New Roman" w:hAnsi="Times New Roman" w:cs="Times New Roman"/>
        </w:rPr>
        <w:t>8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2050">
      <w:pPr>
        <w:pStyle w:val="ConsPlusNonformat"/>
        <w:jc w:val="center"/>
        <w:rPr>
          <w:rFonts w:ascii="Times New Roman" w:hAnsi="Times New Roman" w:cs="Times New Roman"/>
        </w:rPr>
      </w:pPr>
      <w:bookmarkStart w:id="7" w:name="Par1225"/>
      <w:bookmarkEnd w:id="7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8D37AB" w:rsidRPr="008219BB" w:rsidRDefault="008D37AB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по источникам финансирования дефицита</w:t>
      </w:r>
    </w:p>
    <w:p w:rsidR="008D37AB" w:rsidRPr="008219BB" w:rsidRDefault="008D37AB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местного 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</w:t>
      </w:r>
    </w:p>
    <w:p w:rsidR="008D37AB" w:rsidRPr="008219BB" w:rsidRDefault="008D37AB" w:rsidP="00AE2050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8D37AB" w:rsidRPr="008219BB" w:rsidRDefault="008D37AB" w:rsidP="00AE2050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  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по </w:t>
      </w:r>
      <w:r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>│    384  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8D37AB" w:rsidRPr="00877376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8D37AB" w:rsidRPr="00877376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8D37AB" w:rsidRPr="00877376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</w:tr>
      <w:tr w:rsidR="008D37AB" w:rsidRPr="00877376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>_________ 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(подпись)     (расшифровка подписи)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8219BB">
        <w:rPr>
          <w:rFonts w:ascii="Times New Roman" w:hAnsi="Times New Roman" w:cs="Times New Roman"/>
        </w:rPr>
        <w:t>9</w:t>
      </w:r>
    </w:p>
    <w:p w:rsidR="008D37AB" w:rsidRPr="008219B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Pr="008219B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</w:p>
    <w:p w:rsidR="008D37AB" w:rsidRPr="008219B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AE205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bookmarkStart w:id="8" w:name="Par1455"/>
      <w:bookmarkEnd w:id="8"/>
      <w:r w:rsidRPr="008219BB">
        <w:rPr>
          <w:rFonts w:ascii="Times New Roman" w:hAnsi="Times New Roman" w:cs="Times New Roman"/>
        </w:rPr>
        <w:t>Акт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приемки-передачи бюджетных ассигнований, лимитов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бюджетных обязательств участников бюджетного процесса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061"/>
        <w:gridCol w:w="1927"/>
        <w:gridCol w:w="1700"/>
      </w:tblGrid>
      <w:tr w:rsidR="008D37AB" w:rsidRPr="00877376" w:rsidTr="007A4911">
        <w:tc>
          <w:tcPr>
            <w:tcW w:w="2381" w:type="dxa"/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КОДЫ</w:t>
            </w:r>
          </w:p>
        </w:tc>
      </w:tr>
      <w:tr w:rsidR="008D37AB" w:rsidRPr="00877376" w:rsidTr="007A4911">
        <w:tc>
          <w:tcPr>
            <w:tcW w:w="2381" w:type="dxa"/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 xml:space="preserve">Форма по </w:t>
            </w:r>
            <w:r w:rsidRPr="00246493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0501069</w:t>
            </w:r>
          </w:p>
        </w:tc>
      </w:tr>
      <w:tr w:rsidR="008D37AB" w:rsidRPr="00877376" w:rsidTr="007A4911">
        <w:tc>
          <w:tcPr>
            <w:tcW w:w="2381" w:type="dxa"/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2381" w:type="dxa"/>
            <w:vAlign w:val="bottom"/>
          </w:tcPr>
          <w:p w:rsidR="008D37AB" w:rsidRPr="00877376" w:rsidRDefault="008D37AB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Главный распорядитель средств местного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2381" w:type="dxa"/>
            <w:vAlign w:val="bottom"/>
          </w:tcPr>
          <w:p w:rsidR="008D37AB" w:rsidRPr="00877376" w:rsidRDefault="008D37AB" w:rsidP="00AE2050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Главный распорядитель средств местного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2381" w:type="dxa"/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 xml:space="preserve">по </w:t>
            </w:r>
            <w:r w:rsidRPr="00246493"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384</w:t>
            </w:r>
          </w:p>
        </w:tc>
      </w:tr>
      <w:tr w:rsidR="008D37AB" w:rsidRPr="00877376" w:rsidTr="007A4911">
        <w:tc>
          <w:tcPr>
            <w:tcW w:w="2381" w:type="dxa"/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1. Бюджетные ассигнования по расходам местного бюджета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8D37AB" w:rsidRPr="008219BB">
          <w:footerReference w:type="default" r:id="rId6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8D37AB" w:rsidRPr="00877376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8D37AB" w:rsidRPr="00877376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главного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8D37AB" w:rsidRPr="00877376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10</w:t>
            </w:r>
          </w:p>
        </w:tc>
      </w:tr>
      <w:tr w:rsidR="008D37AB" w:rsidRPr="00877376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2. Лимиты бюджетных обязательств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8D37AB" w:rsidRPr="00877376" w:rsidTr="007A4911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8D37AB" w:rsidRPr="00877376" w:rsidTr="007A4911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AE20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главного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8D37AB" w:rsidRPr="00877376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10</w:t>
            </w:r>
          </w:p>
        </w:tc>
      </w:tr>
      <w:tr w:rsidR="008D37AB" w:rsidRPr="00877376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Передающая сторона:   Принимающая сторона: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Руководитель                                            Руководитель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(должность) (подпись) (расшифровка                      (должность) (подпись) (расшифровка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подписи)    подписи)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Главный бухгалтер                                       Главный бухгалтер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(уполномоченное лицо) __________ _________ ____________ (уполномоченное лицо) __________ _________ 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</w:pPr>
      <w:r w:rsidRPr="008219BB">
        <w:rPr>
          <w:rFonts w:ascii="Times New Roman" w:hAnsi="Times New Roman" w:cs="Times New Roman"/>
          <w:sz w:val="14"/>
          <w:szCs w:val="14"/>
        </w:rPr>
        <w:t>(должность) (подпись) (расшифровка                      (должность) (подпись) (расшифровка подписи)                                                 подписи)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  <w:sectPr w:rsidR="008D37AB" w:rsidRPr="008219BB">
          <w:headerReference w:type="default" r:id="rId7"/>
          <w:footerReference w:type="default" r:id="rId8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  <w:r w:rsidRPr="008219BB">
        <w:rPr>
          <w:rFonts w:ascii="Times New Roman" w:hAnsi="Times New Roman" w:cs="Times New Roman"/>
          <w:sz w:val="14"/>
          <w:szCs w:val="14"/>
        </w:rPr>
        <w:t>"____" __________________ 20___ г.                     "_____" _________________ 20___ г</w:t>
      </w:r>
    </w:p>
    <w:p w:rsidR="008D37AB" w:rsidRPr="008219BB" w:rsidRDefault="008D37AB" w:rsidP="00013F6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10</w:t>
      </w:r>
    </w:p>
    <w:p w:rsidR="008D37AB" w:rsidRPr="008219BB" w:rsidRDefault="008D37AB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составления и ведения сводной бюджетной</w:t>
      </w:r>
    </w:p>
    <w:p w:rsidR="008D37AB" w:rsidRPr="008219BB" w:rsidRDefault="008D37AB" w:rsidP="00315EA2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Pr="008219BB" w:rsidRDefault="008D37AB" w:rsidP="00013F6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</w:t>
      </w:r>
    </w:p>
    <w:p w:rsidR="008D37AB" w:rsidRPr="008219BB" w:rsidRDefault="008D37AB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области, бюджетных росписей главных</w:t>
      </w:r>
    </w:p>
    <w:p w:rsidR="008D37AB" w:rsidRPr="008219BB" w:rsidRDefault="008D37AB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распорядителей (распорядителей) средств</w:t>
      </w:r>
    </w:p>
    <w:p w:rsidR="008D37AB" w:rsidRPr="008219BB" w:rsidRDefault="008D37AB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>местного бюджета</w:t>
      </w:r>
      <w:r w:rsidRPr="008219BB">
        <w:rPr>
          <w:rFonts w:ascii="Times New Roman" w:hAnsi="Times New Roman" w:cs="Times New Roman"/>
        </w:rPr>
        <w:t>Новосибирской</w:t>
      </w:r>
    </w:p>
    <w:p w:rsidR="008D37AB" w:rsidRPr="008219BB" w:rsidRDefault="008D37AB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области и главных администраторов</w:t>
      </w:r>
    </w:p>
    <w:p w:rsidR="008D37AB" w:rsidRPr="008219BB" w:rsidRDefault="008D37AB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источников финансирования</w:t>
      </w:r>
    </w:p>
    <w:p w:rsidR="008D37AB" w:rsidRPr="008219BB" w:rsidRDefault="008D37AB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дефицита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Новосибирской области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013F60">
      <w:pPr>
        <w:pStyle w:val="ConsPlusNormal"/>
        <w:jc w:val="right"/>
        <w:rPr>
          <w:rFonts w:ascii="Times New Roman" w:hAnsi="Times New Roman" w:cs="Times New Roman"/>
        </w:rPr>
      </w:pPr>
    </w:p>
    <w:p w:rsidR="008D37AB" w:rsidRPr="008219BB" w:rsidRDefault="008D37AB" w:rsidP="00013F6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D37AB" w:rsidRPr="008219BB" w:rsidRDefault="008D37AB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013F60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8219BB">
      <w:pPr>
        <w:pStyle w:val="ConsPlusNonformat"/>
        <w:jc w:val="center"/>
        <w:rPr>
          <w:rFonts w:ascii="Times New Roman" w:hAnsi="Times New Roman" w:cs="Times New Roman"/>
        </w:rPr>
      </w:pPr>
      <w:bookmarkStart w:id="9" w:name="Par1649"/>
      <w:bookmarkEnd w:id="9"/>
      <w:r w:rsidRPr="008219BB">
        <w:rPr>
          <w:rFonts w:ascii="Times New Roman" w:hAnsi="Times New Roman" w:cs="Times New Roman"/>
        </w:rPr>
        <w:t>Справка</w:t>
      </w:r>
    </w:p>
    <w:p w:rsidR="008D37AB" w:rsidRPr="008219BB" w:rsidRDefault="008D37AB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росписи источников финансирования дефицита</w:t>
      </w:r>
    </w:p>
    <w:p w:rsidR="008D37AB" w:rsidRDefault="008D37AB" w:rsidP="00315EA2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местного 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 </w:t>
      </w:r>
    </w:p>
    <w:p w:rsidR="008D37AB" w:rsidRPr="008219BB" w:rsidRDefault="008D37AB" w:rsidP="00315EA2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годи плановый период 20___ и 20___ годов</w:t>
      </w:r>
    </w:p>
    <w:p w:rsidR="008D37AB" w:rsidRPr="008219BB" w:rsidRDefault="008D37AB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от ___ __________ 20___ года</w:t>
      </w:r>
    </w:p>
    <w:p w:rsidR="008D37AB" w:rsidRPr="008219BB" w:rsidRDefault="008D37AB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8D37AB" w:rsidRPr="008219BB" w:rsidRDefault="008D37AB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по </w:t>
      </w:r>
      <w:r w:rsidRPr="00246493">
        <w:rPr>
          <w:rFonts w:ascii="Times New Roman" w:hAnsi="Times New Roman" w:cs="Times New Roman"/>
        </w:rPr>
        <w:t xml:space="preserve">ОКЕИ </w:t>
      </w:r>
      <w:r w:rsidRPr="008219BB">
        <w:rPr>
          <w:rFonts w:ascii="Times New Roman" w:hAnsi="Times New Roman" w:cs="Times New Roman"/>
        </w:rPr>
        <w:t>│    384     │</w:t>
      </w:r>
    </w:p>
    <w:p w:rsidR="008D37AB" w:rsidRPr="008219BB" w:rsidRDefault="008D37AB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8D37AB" w:rsidRPr="008219BB" w:rsidRDefault="008D37AB" w:rsidP="00013F60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(наименование и код главного администратора источников</w:t>
      </w:r>
    </w:p>
    <w:p w:rsidR="008D37AB" w:rsidRPr="008219BB" w:rsidRDefault="008D37AB" w:rsidP="00013F60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финансирования дефицита местного бюджета)</w:t>
      </w:r>
    </w:p>
    <w:p w:rsidR="008D37AB" w:rsidRPr="008219BB" w:rsidRDefault="008D37AB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247"/>
        <w:gridCol w:w="1247"/>
        <w:gridCol w:w="1247"/>
      </w:tblGrid>
      <w:tr w:rsidR="008D37AB" w:rsidRPr="00877376" w:rsidTr="006C5419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 изменений (+, -)</w:t>
            </w:r>
          </w:p>
        </w:tc>
      </w:tr>
      <w:tr w:rsidR="008D37AB" w:rsidRPr="00877376" w:rsidTr="006C5419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</w:tr>
      <w:tr w:rsidR="008D37AB" w:rsidRPr="00877376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6C5419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6C54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</w:p>
    <w:p w:rsidR="008D37AB" w:rsidRPr="008219BB" w:rsidRDefault="008D37AB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013F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11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0" w:name="Par1720"/>
      <w:bookmarkEnd w:id="10"/>
      <w:r w:rsidRPr="008219BB">
        <w:rPr>
          <w:rFonts w:ascii="Times New Roman" w:hAnsi="Times New Roman" w:cs="Times New Roman"/>
        </w:rPr>
        <w:t>Изменения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сводной бюджетной росписи расходов местного бюджета 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области 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планового периода 20___ - 20___ годов в разрезе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ведомственной структуры расходов местного бюджета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по </w:t>
      </w:r>
      <w:r w:rsidRPr="00246493"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 xml:space="preserve"> │    384  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1. Изменения бюджетных ассигнований по расходам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местного 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Новосибирской области в разрезе главных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распорядителей, разделов, подразделов, целевых статей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(муниципальных программ_</w:t>
      </w:r>
      <w:r>
        <w:rPr>
          <w:rFonts w:ascii="Times New Roman" w:hAnsi="Times New Roman" w:cs="Times New Roman"/>
        </w:rPr>
        <w:t>Чаинского сельсовета</w:t>
      </w:r>
      <w:r w:rsidRPr="008219BB">
        <w:rPr>
          <w:rFonts w:ascii="Times New Roman" w:hAnsi="Times New Roman" w:cs="Times New Roman"/>
        </w:rPr>
        <w:t xml:space="preserve"> Новосибирской области и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программных направлений деятельности), групп и подгрупп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видов расходов классификации расходов местного бюджета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6"/>
        <w:gridCol w:w="990"/>
        <w:gridCol w:w="1133"/>
        <w:gridCol w:w="1133"/>
        <w:gridCol w:w="1133"/>
        <w:gridCol w:w="1133"/>
        <w:gridCol w:w="1133"/>
        <w:gridCol w:w="1133"/>
      </w:tblGrid>
      <w:tr w:rsidR="008D37AB" w:rsidRPr="00877376" w:rsidTr="008219BB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8219BB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F21D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главного распорядителя средств местногобюджета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</w:tr>
      <w:tr w:rsidR="008D37AB" w:rsidRPr="00877376" w:rsidTr="00821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Раздел 2. Изменения бюджетных ассигнований по источникам</w:t>
      </w:r>
    </w:p>
    <w:p w:rsidR="008D37A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внутреннего финансирования дефицита 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Новосибирской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области в разрезе главных администраторов источников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финансирования дефицита местного бюджета и кодов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8D37AB" w:rsidRPr="008219BB" w:rsidRDefault="008D37AB" w:rsidP="00AE11D1">
      <w:pPr>
        <w:pStyle w:val="ConsPlusNormal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классификации источников финансирования дефицитов бюджетов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210"/>
        <w:gridCol w:w="1056"/>
      </w:tblGrid>
      <w:tr w:rsidR="008D37AB" w:rsidRPr="00877376" w:rsidTr="00E76A5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E76A5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</w:tr>
      <w:tr w:rsidR="008D37AB" w:rsidRPr="00877376" w:rsidTr="00E76A5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E76A54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 xml:space="preserve"> 12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1" w:name="Par1837"/>
      <w:bookmarkEnd w:id="11"/>
      <w:r w:rsidRPr="008219BB">
        <w:rPr>
          <w:rFonts w:ascii="Times New Roman" w:hAnsi="Times New Roman" w:cs="Times New Roman"/>
        </w:rPr>
        <w:t>Изменения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лимитов бюджетных обязательств местного бюджета</w:t>
      </w:r>
      <w:r>
        <w:rPr>
          <w:rFonts w:ascii="Times New Roman" w:hAnsi="Times New Roman" w:cs="Times New Roman"/>
        </w:rPr>
        <w:t xml:space="preserve"> 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планового периода 20___ - 20___ годов в разрезе ведомственной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структуры расходов областного бюджета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по </w:t>
      </w:r>
      <w:r w:rsidRPr="00246493">
        <w:rPr>
          <w:rFonts w:ascii="Times New Roman" w:hAnsi="Times New Roman" w:cs="Times New Roman"/>
        </w:rPr>
        <w:t xml:space="preserve">ОКЕИ </w:t>
      </w:r>
      <w:r w:rsidRPr="008219BB">
        <w:rPr>
          <w:rFonts w:ascii="Times New Roman" w:hAnsi="Times New Roman" w:cs="Times New Roman"/>
        </w:rPr>
        <w:t>│    384  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8D37AB" w:rsidRPr="00877376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8952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главного распорядителя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</w:tr>
      <w:tr w:rsidR="008D37AB" w:rsidRPr="00877376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13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2" w:name="Par1902"/>
      <w:bookmarkEnd w:id="12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местного бюджета</w:t>
      </w:r>
      <w:r>
        <w:rPr>
          <w:rFonts w:ascii="Times New Roman" w:hAnsi="Times New Roman" w:cs="Times New Roman"/>
        </w:rPr>
        <w:t xml:space="preserve"> 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области 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плановый период 20___ и 20___ годов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         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        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        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┌────────┐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руб.                             по </w:t>
      </w:r>
      <w:r w:rsidRPr="00246493"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 xml:space="preserve"> │   384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└────────┘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8D37AB" w:rsidRPr="00877376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</w:tr>
      <w:tr w:rsidR="008D37AB" w:rsidRPr="00877376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>_________ 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подпись      (расшифровка подписи)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14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 xml:space="preserve">, 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3" w:name="Par1967"/>
      <w:bookmarkEnd w:id="13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лимитов бюджетных обязательств местного  бюджета</w:t>
      </w:r>
      <w:r>
        <w:rPr>
          <w:rFonts w:ascii="Times New Roman" w:hAnsi="Times New Roman" w:cs="Times New Roman"/>
        </w:rPr>
        <w:t xml:space="preserve"> 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на плановый период 20___ и 20___ годов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исполняющего бюджет           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        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r w:rsidRPr="00246493">
        <w:rPr>
          <w:rFonts w:ascii="Times New Roman" w:hAnsi="Times New Roman" w:cs="Times New Roman"/>
        </w:rPr>
        <w:t xml:space="preserve">ОКЕИ </w:t>
      </w:r>
      <w:r w:rsidRPr="008219BB">
        <w:rPr>
          <w:rFonts w:ascii="Times New Roman" w:hAnsi="Times New Roman" w:cs="Times New Roman"/>
        </w:rPr>
        <w:t>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90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1361"/>
        <w:gridCol w:w="1417"/>
        <w:gridCol w:w="1417"/>
        <w:gridCol w:w="1133"/>
        <w:gridCol w:w="1133"/>
        <w:gridCol w:w="1133"/>
      </w:tblGrid>
      <w:tr w:rsidR="008D37AB" w:rsidRPr="00877376" w:rsidTr="00246493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246493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24649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</w:tr>
      <w:tr w:rsidR="008D37AB" w:rsidRPr="00877376" w:rsidTr="0024649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24649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246493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 xml:space="preserve">                       _________ 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подпись      (расшифровка подписи)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15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составления и ведения сводной бюджетной росписи </w:t>
      </w:r>
      <w:r w:rsidRPr="008219BB">
        <w:rPr>
          <w:rFonts w:ascii="Times New Roman" w:hAnsi="Times New Roman" w:cs="Times New Roman"/>
          <w:color w:val="000000"/>
        </w:rPr>
        <w:t>местного бюджета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FB467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bookmarkStart w:id="14" w:name="Par2045"/>
      <w:bookmarkEnd w:id="14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по источникам финансирования дефицита местного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 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плановый период 20___ и 20___ годов</w:t>
      </w:r>
    </w:p>
    <w:p w:rsidR="008D37AB" w:rsidRPr="008219BB" w:rsidRDefault="008D37AB" w:rsidP="00FB467F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от 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финансирования дефицита местного бюджета 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по </w:t>
      </w:r>
      <w:r w:rsidRPr="00246493">
        <w:rPr>
          <w:rFonts w:ascii="Times New Roman" w:hAnsi="Times New Roman" w:cs="Times New Roman"/>
        </w:rPr>
        <w:t xml:space="preserve">ОКЕИ </w:t>
      </w:r>
      <w:r w:rsidRPr="008219BB">
        <w:rPr>
          <w:rFonts w:ascii="Times New Roman" w:hAnsi="Times New Roman" w:cs="Times New Roman"/>
        </w:rPr>
        <w:t xml:space="preserve"> 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Основание   __________________________________________________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102"/>
        <w:gridCol w:w="1133"/>
        <w:gridCol w:w="1133"/>
      </w:tblGrid>
      <w:tr w:rsidR="008D37AB" w:rsidRPr="00877376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</w:tr>
      <w:tr w:rsidR="008D37AB" w:rsidRPr="00877376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 xml:space="preserve">                        _________ 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6B74C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16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8D37A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697172" w:rsidRDefault="008D37AB" w:rsidP="00334A96">
      <w:pPr>
        <w:pStyle w:val="ConsPlusNormal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>Форма</w:t>
      </w:r>
    </w:p>
    <w:p w:rsidR="008D37AB" w:rsidRPr="00697172" w:rsidRDefault="008D37AB" w:rsidP="00334A9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697172" w:rsidRDefault="008D37AB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8D37AB" w:rsidRPr="00697172" w:rsidRDefault="008D37AB" w:rsidP="00334A96">
      <w:pPr>
        <w:pStyle w:val="ConsPlusNonformat"/>
        <w:jc w:val="right"/>
        <w:rPr>
          <w:rFonts w:ascii="Times New Roman" w:hAnsi="Times New Roman" w:cs="Times New Roman"/>
        </w:rPr>
      </w:pPr>
    </w:p>
    <w:p w:rsidR="008D37AB" w:rsidRPr="00697172" w:rsidRDefault="008D37AB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697172" w:rsidRDefault="008D37AB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8D37AB" w:rsidRPr="00697172" w:rsidRDefault="008D37AB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697172" w:rsidRDefault="008D37AB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697172" w:rsidRDefault="008D37AB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8D37AB" w:rsidRPr="00697172" w:rsidRDefault="008D37AB" w:rsidP="00334A96">
      <w:pPr>
        <w:pStyle w:val="ConsPlusNonformat"/>
        <w:jc w:val="right"/>
        <w:rPr>
          <w:rFonts w:ascii="Times New Roman" w:hAnsi="Times New Roman" w:cs="Times New Roman"/>
        </w:rPr>
      </w:pPr>
      <w:r w:rsidRPr="00697172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8D37AB" w:rsidRPr="008219BB" w:rsidRDefault="008D37AB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5" w:name="Par2505"/>
      <w:bookmarkEnd w:id="15"/>
      <w:r w:rsidRPr="008219BB">
        <w:rPr>
          <w:rFonts w:ascii="Times New Roman" w:hAnsi="Times New Roman" w:cs="Times New Roman"/>
        </w:rPr>
        <w:t>Роспись расходов местного бюджета</w:t>
      </w:r>
      <w:r>
        <w:rPr>
          <w:rFonts w:ascii="Times New Roman" w:hAnsi="Times New Roman" w:cs="Times New Roman"/>
        </w:rPr>
        <w:t xml:space="preserve"> 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</w:t>
      </w:r>
    </w:p>
    <w:p w:rsidR="008D37AB" w:rsidRPr="008219BB" w:rsidRDefault="008D37AB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 период 20___ и 20___ годов</w:t>
      </w:r>
    </w:p>
    <w:p w:rsidR="008D37AB" w:rsidRPr="008219BB" w:rsidRDefault="008D37AB" w:rsidP="002A51EA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 средств 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r w:rsidRPr="00246493">
        <w:rPr>
          <w:rFonts w:ascii="Times New Roman" w:hAnsi="Times New Roman" w:cs="Times New Roman"/>
        </w:rPr>
        <w:t xml:space="preserve">ОКЕИ </w:t>
      </w:r>
      <w:r w:rsidRPr="008219BB">
        <w:rPr>
          <w:rFonts w:ascii="Times New Roman" w:hAnsi="Times New Roman" w:cs="Times New Roman"/>
        </w:rPr>
        <w:t>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22"/>
        <w:gridCol w:w="55"/>
        <w:gridCol w:w="1134"/>
        <w:gridCol w:w="1275"/>
        <w:gridCol w:w="1022"/>
        <w:gridCol w:w="55"/>
      </w:tblGrid>
      <w:tr w:rsidR="008D37AB" w:rsidRPr="00877376" w:rsidTr="006C5419">
        <w:trPr>
          <w:gridAfter w:val="1"/>
          <w:wAfter w:w="55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2A5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Распорядитель/получатель средств местного бюджета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</w:tr>
      <w:tr w:rsidR="008D37AB" w:rsidRPr="00877376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8219BB">
        <w:rPr>
          <w:rFonts w:ascii="Times New Roman" w:hAnsi="Times New Roman" w:cs="Times New Roman"/>
        </w:rPr>
        <w:t>17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области, бюджетных росписей 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8D37AB" w:rsidRPr="008219BB" w:rsidRDefault="008D37AB" w:rsidP="008219BB">
      <w:pPr>
        <w:pStyle w:val="ConsPlusNonformat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2A51EA">
      <w:pPr>
        <w:pStyle w:val="ConsPlusNonformat"/>
        <w:jc w:val="center"/>
        <w:rPr>
          <w:rFonts w:ascii="Times New Roman" w:hAnsi="Times New Roman" w:cs="Times New Roman"/>
        </w:rPr>
      </w:pPr>
      <w:bookmarkStart w:id="16" w:name="Par2591"/>
      <w:bookmarkEnd w:id="16"/>
      <w:r w:rsidRPr="008219BB">
        <w:rPr>
          <w:rFonts w:ascii="Times New Roman" w:hAnsi="Times New Roman" w:cs="Times New Roman"/>
        </w:rPr>
        <w:t>Роспись источников финансирования дефицита местного</w:t>
      </w:r>
    </w:p>
    <w:p w:rsidR="008D37AB" w:rsidRPr="008219BB" w:rsidRDefault="008D37AB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 </w:t>
      </w:r>
    </w:p>
    <w:p w:rsidR="008D37AB" w:rsidRPr="008219BB" w:rsidRDefault="008D37AB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 и плановый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>период 20___ и 20___ годов в разрезе кодов источников</w:t>
      </w:r>
    </w:p>
    <w:p w:rsidR="008D37AB" w:rsidRPr="008219BB" w:rsidRDefault="008D37AB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финансирования дефицита местного 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классификации</w:t>
      </w:r>
    </w:p>
    <w:p w:rsidR="008D37AB" w:rsidRPr="008219BB" w:rsidRDefault="008D37AB" w:rsidP="002A51EA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8D37AB" w:rsidRPr="008219BB" w:rsidRDefault="008D37AB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8D37AB" w:rsidRPr="008219BB" w:rsidRDefault="008D37AB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бюджета 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r w:rsidRPr="00853B46"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 xml:space="preserve"> 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8D37AB" w:rsidRPr="00877376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</w:tr>
      <w:tr w:rsidR="008D37AB" w:rsidRPr="00877376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18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8D37A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 xml:space="preserve">, 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0210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>
      <w:pPr>
        <w:pStyle w:val="ConsPlusNonformat"/>
        <w:jc w:val="center"/>
        <w:rPr>
          <w:rFonts w:ascii="Times New Roman" w:hAnsi="Times New Roman" w:cs="Times New Roman"/>
        </w:rPr>
      </w:pPr>
      <w:bookmarkStart w:id="17" w:name="Par2651"/>
      <w:bookmarkEnd w:id="17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8D37AB" w:rsidRPr="008219BB" w:rsidRDefault="008D37A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 бюджетных ассигнованиях местного</w:t>
      </w:r>
      <w:r>
        <w:rPr>
          <w:rFonts w:ascii="Times New Roman" w:hAnsi="Times New Roman" w:cs="Times New Roman"/>
        </w:rPr>
        <w:t xml:space="preserve"> </w:t>
      </w:r>
      <w:r w:rsidRPr="008219BB">
        <w:rPr>
          <w:rFonts w:ascii="Times New Roman" w:hAnsi="Times New Roman" w:cs="Times New Roman"/>
        </w:rPr>
        <w:t xml:space="preserve">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</w:t>
      </w:r>
    </w:p>
    <w:p w:rsidR="008D37AB" w:rsidRPr="008219BB" w:rsidRDefault="008D37A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8D37AB" w:rsidRPr="008219BB" w:rsidRDefault="008D37AB" w:rsidP="008219BB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8D37AB" w:rsidRPr="008219BB" w:rsidRDefault="008D37AB" w:rsidP="008219BB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(главный распорядитель (распорядитель) средств местного бюджета)</w:t>
      </w:r>
    </w:p>
    <w:p w:rsidR="008D37AB" w:rsidRPr="008219BB" w:rsidRDefault="008D37AB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(получатель средств местного бюджета)</w:t>
      </w:r>
    </w:p>
    <w:p w:rsidR="008D37AB" w:rsidRPr="008219BB" w:rsidRDefault="008D37AB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8219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(основание)</w:t>
      </w:r>
    </w:p>
    <w:p w:rsidR="008D37AB" w:rsidRPr="008219BB" w:rsidRDefault="008D37AB" w:rsidP="008219BB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r w:rsidRPr="00853B46">
        <w:rPr>
          <w:rFonts w:ascii="Times New Roman" w:hAnsi="Times New Roman" w:cs="Times New Roman"/>
        </w:rPr>
        <w:t xml:space="preserve">ОКЕИ </w:t>
      </w:r>
      <w:r w:rsidRPr="008219BB">
        <w:rPr>
          <w:rFonts w:ascii="Times New Roman" w:hAnsi="Times New Roman" w:cs="Times New Roman"/>
        </w:rPr>
        <w:t>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8D37A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8647" w:type="dxa"/>
        <w:tblInd w:w="4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992"/>
        <w:gridCol w:w="851"/>
        <w:gridCol w:w="1276"/>
        <w:gridCol w:w="850"/>
        <w:gridCol w:w="992"/>
        <w:gridCol w:w="993"/>
        <w:gridCol w:w="992"/>
      </w:tblGrid>
      <w:tr w:rsidR="008D37AB" w:rsidRPr="00877376" w:rsidTr="00C85DCF">
        <w:trPr>
          <w:trHeight w:val="40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C85DCF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8219B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</w:tr>
      <w:tr w:rsidR="008D37AB" w:rsidRPr="00877376" w:rsidTr="008219B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(подпись)     (расшифровка подписи)</w:t>
      </w: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A310F2" w:rsidRDefault="008D37AB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A310F2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.1</w:t>
      </w:r>
    </w:p>
    <w:p w:rsidR="008D37AB" w:rsidRPr="00A310F2" w:rsidRDefault="008D37AB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A310F2" w:rsidRDefault="008D37AB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к Порядку</w:t>
      </w:r>
    </w:p>
    <w:p w:rsidR="008D37AB" w:rsidRPr="00A310F2" w:rsidRDefault="008D37A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8D37AB" w:rsidRPr="00A310F2" w:rsidRDefault="008D37A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A310F2">
        <w:rPr>
          <w:rFonts w:ascii="Times New Roman" w:hAnsi="Times New Roman" w:cs="Times New Roman"/>
        </w:rPr>
        <w:t xml:space="preserve"> Новосибирской области, бюджетных росписей </w:t>
      </w:r>
    </w:p>
    <w:p w:rsidR="008D37AB" w:rsidRPr="00A310F2" w:rsidRDefault="008D37A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A310F2" w:rsidRDefault="008D37A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A310F2" w:rsidRDefault="008D37AB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A310F2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 xml:space="preserve">, </w:t>
      </w:r>
    </w:p>
    <w:p w:rsidR="008D37AB" w:rsidRPr="00A310F2" w:rsidRDefault="008D37A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A310F2" w:rsidRDefault="008D37A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A310F2" w:rsidRDefault="008D37AB" w:rsidP="00A33A6D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A310F2" w:rsidRDefault="008D37AB" w:rsidP="00A33A6D">
      <w:pPr>
        <w:pStyle w:val="ConsPlusNormal"/>
        <w:jc w:val="right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Форма</w:t>
      </w:r>
    </w:p>
    <w:p w:rsidR="008D37AB" w:rsidRPr="00A310F2" w:rsidRDefault="008D37AB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о бюджетных ассигнованиях местного 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A310F2">
        <w:rPr>
          <w:rFonts w:ascii="Times New Roman" w:hAnsi="Times New Roman" w:cs="Times New Roman"/>
        </w:rPr>
        <w:t xml:space="preserve"> Новосибирской</w:t>
      </w: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от ___ __________ 20___ года</w:t>
      </w: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(главный распорядитель (распорядитель) средств местного бюджета)</w:t>
      </w: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(получатель средств местного бюджета)</w:t>
      </w: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(основание)</w:t>
      </w:r>
    </w:p>
    <w:p w:rsidR="008D37AB" w:rsidRPr="00A310F2" w:rsidRDefault="008D37AB" w:rsidP="00A33A6D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A310F2" w:rsidRDefault="008D37AB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A310F2" w:rsidRDefault="008D37AB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r w:rsidRPr="00853B46">
        <w:rPr>
          <w:rFonts w:ascii="Times New Roman" w:hAnsi="Times New Roman" w:cs="Times New Roman"/>
        </w:rPr>
        <w:t>ОКЕИ</w:t>
      </w:r>
      <w:r w:rsidRPr="00A310F2">
        <w:rPr>
          <w:rFonts w:ascii="Times New Roman" w:hAnsi="Times New Roman" w:cs="Times New Roman"/>
        </w:rPr>
        <w:t xml:space="preserve"> │   384   │</w:t>
      </w:r>
    </w:p>
    <w:p w:rsidR="008D37AB" w:rsidRPr="00A310F2" w:rsidRDefault="008D37AB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tbl>
      <w:tblPr>
        <w:tblW w:w="8647" w:type="dxa"/>
        <w:tblInd w:w="4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992"/>
        <w:gridCol w:w="851"/>
        <w:gridCol w:w="1276"/>
        <w:gridCol w:w="850"/>
        <w:gridCol w:w="992"/>
        <w:gridCol w:w="993"/>
        <w:gridCol w:w="992"/>
      </w:tblGrid>
      <w:tr w:rsidR="008D37AB" w:rsidRPr="00877376" w:rsidTr="00C85DCF">
        <w:trPr>
          <w:trHeight w:val="40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C85DCF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C85D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</w:tr>
      <w:tr w:rsidR="008D37AB" w:rsidRPr="00877376" w:rsidTr="00C85D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C85D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C85D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C85D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Default="008D37AB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Default="008D37AB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A310F2" w:rsidRDefault="008D37AB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Главный распорядитель (распорядитель)</w:t>
      </w:r>
    </w:p>
    <w:p w:rsidR="008D37AB" w:rsidRPr="00A310F2" w:rsidRDefault="008D37AB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8D37AB" w:rsidRPr="00A310F2" w:rsidRDefault="008D37AB" w:rsidP="00A33A6D">
      <w:pPr>
        <w:pStyle w:val="ConsPlusNonformat"/>
        <w:jc w:val="both"/>
        <w:rPr>
          <w:rFonts w:ascii="Times New Roman" w:hAnsi="Times New Roman" w:cs="Times New Roman"/>
        </w:rPr>
      </w:pPr>
      <w:r w:rsidRPr="00A310F2">
        <w:rPr>
          <w:rFonts w:ascii="Times New Roman" w:hAnsi="Times New Roman" w:cs="Times New Roman"/>
        </w:rPr>
        <w:t xml:space="preserve"> (подпись)     (расшифровка подписи)</w:t>
      </w:r>
    </w:p>
    <w:p w:rsidR="008D37AB" w:rsidRPr="00A310F2" w:rsidRDefault="008D37AB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A310F2" w:rsidRDefault="008D37AB" w:rsidP="00A33A6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;№</w:t>
      </w:r>
      <w:r w:rsidRPr="008219BB">
        <w:rPr>
          <w:rFonts w:ascii="Times New Roman" w:hAnsi="Times New Roman" w:cs="Times New Roman"/>
        </w:rPr>
        <w:t xml:space="preserve"> 19</w:t>
      </w:r>
    </w:p>
    <w:p w:rsidR="008D37AB" w:rsidRPr="008219BB" w:rsidRDefault="008D37AB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8D37AB" w:rsidRDefault="008D37AB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5E677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5E677E">
      <w:pPr>
        <w:pStyle w:val="ConsPlusNormal"/>
        <w:jc w:val="right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0210A7">
      <w:pPr>
        <w:pStyle w:val="ConsPlusNonformat"/>
        <w:jc w:val="center"/>
        <w:rPr>
          <w:rFonts w:ascii="Times New Roman" w:hAnsi="Times New Roman" w:cs="Times New Roman"/>
        </w:rPr>
      </w:pPr>
      <w:bookmarkStart w:id="18" w:name="Par2732"/>
      <w:bookmarkEnd w:id="18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8D37AB" w:rsidRPr="008219BB" w:rsidRDefault="008D37AB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 лимитах бюджетных обязательств местного</w:t>
      </w:r>
    </w:p>
    <w:p w:rsidR="008D37AB" w:rsidRPr="008219BB" w:rsidRDefault="008D37AB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 </w:t>
      </w:r>
    </w:p>
    <w:p w:rsidR="008D37AB" w:rsidRPr="008219BB" w:rsidRDefault="008D37AB" w:rsidP="000210A7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годи плановый период 20___ и 20___ годов</w:t>
      </w:r>
    </w:p>
    <w:p w:rsidR="008D37AB" w:rsidRPr="008219BB" w:rsidRDefault="008D37AB" w:rsidP="000210A7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от ___ __________ 20___ года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r w:rsidRPr="00853B46"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 xml:space="preserve"> 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192"/>
        <w:gridCol w:w="1160"/>
        <w:gridCol w:w="1134"/>
        <w:gridCol w:w="1108"/>
        <w:gridCol w:w="40"/>
      </w:tblGrid>
      <w:tr w:rsidR="008D37AB" w:rsidRPr="00877376" w:rsidTr="008219BB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8D37AB" w:rsidRPr="00877376" w:rsidTr="008219BB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8219B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</w:tr>
      <w:tr w:rsidR="008D37AB" w:rsidRPr="00877376" w:rsidTr="008219B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8D37AB" w:rsidRPr="008219BB" w:rsidRDefault="008D37AB" w:rsidP="00DB25E7">
      <w:pPr>
        <w:pStyle w:val="ConsPlusNormal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20</w:t>
      </w: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8D37A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19" w:name="Par2907"/>
      <w:bookmarkEnd w:id="19"/>
      <w:r w:rsidRPr="008219BB">
        <w:rPr>
          <w:rFonts w:ascii="Times New Roman" w:hAnsi="Times New Roman" w:cs="Times New Roman"/>
        </w:rPr>
        <w:t>УВЕДОМЛЕНИЕ N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местного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 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годи плановый период 20___ и 20___ годов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r w:rsidRPr="00853B46">
        <w:rPr>
          <w:rFonts w:ascii="Times New Roman" w:hAnsi="Times New Roman" w:cs="Times New Roman"/>
        </w:rPr>
        <w:t xml:space="preserve">ОКЕИ </w:t>
      </w:r>
      <w:r w:rsidRPr="008219BB">
        <w:rPr>
          <w:rFonts w:ascii="Times New Roman" w:hAnsi="Times New Roman" w:cs="Times New Roman"/>
        </w:rPr>
        <w:t>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309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53"/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8D37AB" w:rsidRPr="00877376" w:rsidTr="00C85DCF"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B71C31">
        <w:tc>
          <w:tcPr>
            <w:tcW w:w="3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8D37AB" w:rsidRPr="00877376" w:rsidTr="00B71C31">
        <w:tc>
          <w:tcPr>
            <w:tcW w:w="3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10</w:t>
            </w:r>
          </w:p>
        </w:tc>
      </w:tr>
      <w:tr w:rsidR="008D37AB" w:rsidRPr="00877376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(расшифровка подписи)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21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8D37A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 xml:space="preserve">, 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0" w:name="Par3009"/>
      <w:bookmarkEnd w:id="20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лимитов бюджетных обязательств местного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 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годи плановый период 20___ и 20___ годов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Единица измерения: тыс</w:t>
      </w:r>
      <w:r>
        <w:rPr>
          <w:rFonts w:ascii="Times New Roman" w:hAnsi="Times New Roman" w:cs="Times New Roman"/>
        </w:rPr>
        <w:t xml:space="preserve">. рублей          </w:t>
      </w:r>
      <w:r w:rsidRPr="008219BB">
        <w:rPr>
          <w:rFonts w:ascii="Times New Roman" w:hAnsi="Times New Roman" w:cs="Times New Roman"/>
        </w:rPr>
        <w:t xml:space="preserve">  по </w:t>
      </w:r>
      <w:r w:rsidRPr="00853B46"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 xml:space="preserve"> 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768"/>
        <w:gridCol w:w="1046"/>
        <w:gridCol w:w="1276"/>
        <w:gridCol w:w="1020"/>
        <w:gridCol w:w="850"/>
        <w:gridCol w:w="911"/>
      </w:tblGrid>
      <w:tr w:rsidR="008D37AB" w:rsidRPr="00877376" w:rsidTr="008219BB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8219BB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 на год с изменениями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8D37AB" w:rsidRPr="00877376" w:rsidTr="008219BB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AC735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AC7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AC73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8219BB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10</w:t>
            </w:r>
          </w:p>
        </w:tc>
      </w:tr>
      <w:tr w:rsidR="008D37AB" w:rsidRPr="00877376" w:rsidTr="008219BB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(подпись) </w:t>
      </w:r>
      <w:r w:rsidRPr="008219BB">
        <w:rPr>
          <w:rFonts w:ascii="Times New Roman" w:hAnsi="Times New Roman" w:cs="Times New Roman"/>
        </w:rPr>
        <w:t xml:space="preserve"> (расшифровка подписи)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8219BB">
        <w:rPr>
          <w:rFonts w:ascii="Times New Roman" w:hAnsi="Times New Roman" w:cs="Times New Roman"/>
        </w:rPr>
        <w:t>22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8D37A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 xml:space="preserve">, 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1" w:name="Par3105"/>
      <w:bookmarkEnd w:id="21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местного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 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20___ годи плановый период 20___ и 20___ годов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от ___ __________ 20___ года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r w:rsidRPr="00853B46">
        <w:rPr>
          <w:rFonts w:ascii="Times New Roman" w:hAnsi="Times New Roman" w:cs="Times New Roman"/>
        </w:rPr>
        <w:t xml:space="preserve">ОКЕИ </w:t>
      </w:r>
      <w:r w:rsidRPr="008219BB">
        <w:rPr>
          <w:rFonts w:ascii="Times New Roman" w:hAnsi="Times New Roman" w:cs="Times New Roman"/>
        </w:rPr>
        <w:t>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tbl>
      <w:tblPr>
        <w:tblW w:w="10280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11"/>
        <w:gridCol w:w="984"/>
        <w:gridCol w:w="111"/>
        <w:gridCol w:w="961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8D37AB" w:rsidRPr="00877376" w:rsidTr="008219BB">
        <w:trPr>
          <w:gridAfter w:val="9"/>
          <w:wAfter w:w="8090" w:type="dxa"/>
          <w:jc w:val="center"/>
        </w:trPr>
        <w:tc>
          <w:tcPr>
            <w:tcW w:w="1095" w:type="dxa"/>
            <w:gridSpan w:val="2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D37AB" w:rsidRPr="00877376" w:rsidRDefault="008D37AB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D37AB" w:rsidRPr="00877376" w:rsidRDefault="008D37AB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8D37AB" w:rsidRPr="00877376" w:rsidTr="00B71C31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wBefore w:w="111" w:type="dxa"/>
        </w:trPr>
        <w:tc>
          <w:tcPr>
            <w:tcW w:w="1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B71C31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8D37AB" w:rsidRPr="00877376" w:rsidTr="00B71C31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10</w:t>
            </w:r>
          </w:p>
        </w:tc>
      </w:tr>
      <w:tr w:rsidR="008D37AB" w:rsidRPr="00877376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8219BB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1" w:type="dxa"/>
          <w:wAfter w:w="9" w:type="dxa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Главный распорядитель (распорядитель)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(подпись)     (расшифровка подписи)</w:t>
      </w: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23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области, бюджетных росписей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2" w:name="Par3209"/>
      <w:bookmarkEnd w:id="22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местного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 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плановый период 20___ и 20___ годов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от ___ __________ 20___ года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r w:rsidRPr="00853B46"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 xml:space="preserve"> 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8D37AB" w:rsidRPr="00877376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</w:tr>
      <w:tr w:rsidR="008D37AB" w:rsidRPr="00877376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>________ 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24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области, бюджетных росписей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  <w:r>
        <w:rPr>
          <w:rFonts w:ascii="Times New Roman" w:hAnsi="Times New Roman" w:cs="Times New Roman"/>
        </w:rPr>
        <w:t>,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8D37AB" w:rsidRPr="00877376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8D37AB" w:rsidRPr="00877376" w:rsidRDefault="008D37AB" w:rsidP="007A4911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8D37AB" w:rsidRPr="008219BB" w:rsidRDefault="008D37AB" w:rsidP="00783DBB">
      <w:pPr>
        <w:pStyle w:val="ConsPlusNonformat"/>
        <w:spacing w:before="260"/>
        <w:jc w:val="center"/>
        <w:rPr>
          <w:rFonts w:ascii="Times New Roman" w:hAnsi="Times New Roman" w:cs="Times New Roman"/>
        </w:rPr>
      </w:pPr>
      <w:bookmarkStart w:id="23" w:name="Par3280"/>
      <w:bookmarkEnd w:id="23"/>
      <w:r w:rsidRPr="008219BB">
        <w:rPr>
          <w:rFonts w:ascii="Times New Roman" w:hAnsi="Times New Roman" w:cs="Times New Roman"/>
        </w:rPr>
        <w:t xml:space="preserve">УВЕДОМЛЕНИЕ </w:t>
      </w:r>
      <w:r>
        <w:rPr>
          <w:rFonts w:ascii="Times New Roman" w:hAnsi="Times New Roman" w:cs="Times New Roman"/>
        </w:rPr>
        <w:t>№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об изменении лимитов бюджетных обязательств местного бюджета </w:t>
      </w: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 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плановый период 20___ и 20___ годов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от ___ __________ 20___ года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r w:rsidRPr="00853B46">
        <w:rPr>
          <w:rFonts w:ascii="Times New Roman" w:hAnsi="Times New Roman" w:cs="Times New Roman"/>
        </w:rPr>
        <w:t>ОКЕИ</w:t>
      </w:r>
      <w:r w:rsidRPr="008219BB">
        <w:rPr>
          <w:rFonts w:ascii="Times New Roman" w:hAnsi="Times New Roman" w:cs="Times New Roman"/>
        </w:rPr>
        <w:t xml:space="preserve"> 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8D37AB" w:rsidRPr="00877376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</w:tr>
      <w:tr w:rsidR="008D37AB" w:rsidRPr="00877376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 xml:space="preserve">      _________ 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(подпись) </w:t>
      </w:r>
      <w:r w:rsidRPr="008219BB">
        <w:rPr>
          <w:rFonts w:ascii="Times New Roman" w:hAnsi="Times New Roman" w:cs="Times New Roman"/>
        </w:rPr>
        <w:t>(расшифровка подписи)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 </w:t>
      </w:r>
      <w:r w:rsidRPr="008219BB">
        <w:rPr>
          <w:rFonts w:ascii="Times New Roman" w:hAnsi="Times New Roman" w:cs="Times New Roman"/>
        </w:rPr>
        <w:t>25</w:t>
      </w:r>
    </w:p>
    <w:p w:rsidR="008D37AB" w:rsidRPr="008219BB" w:rsidRDefault="008D37AB" w:rsidP="00AE11D1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к Порядку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составления и ведения сводной бюджетной росписи местного бюджета</w:t>
      </w:r>
    </w:p>
    <w:p w:rsidR="008D37A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Новосибирской области, бюджетных росписей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главных распорядителей (распорядителей) средств 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 бюджета и главных администраторов</w:t>
      </w:r>
    </w:p>
    <w:p w:rsidR="008D37AB" w:rsidRPr="008219BB" w:rsidRDefault="008D37AB" w:rsidP="00F6135C">
      <w:pPr>
        <w:pStyle w:val="ConsPlusNormal"/>
        <w:jc w:val="right"/>
        <w:rPr>
          <w:rFonts w:ascii="Times New Roman" w:hAnsi="Times New Roman" w:cs="Times New Roman"/>
          <w:color w:val="000000"/>
        </w:rPr>
      </w:pPr>
      <w:r w:rsidRPr="008219BB"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8D37AB" w:rsidRPr="008219BB" w:rsidRDefault="008D37AB" w:rsidP="00F6135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  <w:color w:val="000000"/>
        </w:rPr>
        <w:t xml:space="preserve"> а также утверждения (изменения) лимитов бюджетных обязательств</w:t>
      </w:r>
    </w:p>
    <w:p w:rsidR="008D37AB" w:rsidRPr="008219BB" w:rsidRDefault="008D37AB" w:rsidP="00783DB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rmal"/>
        <w:jc w:val="right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Форма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bookmarkStart w:id="24" w:name="Par3348"/>
      <w:bookmarkEnd w:id="24"/>
      <w:r w:rsidRPr="008219BB">
        <w:rPr>
          <w:rFonts w:ascii="Times New Roman" w:hAnsi="Times New Roman" w:cs="Times New Roman"/>
        </w:rPr>
        <w:t>УВЕДОМЛЕНИЕ N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об изменении бюджетных ассигнований по межбюджетным трансфертам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местного</w:t>
      </w:r>
      <w:r>
        <w:rPr>
          <w:rFonts w:ascii="Times New Roman" w:hAnsi="Times New Roman" w:cs="Times New Roman"/>
        </w:rPr>
        <w:t xml:space="preserve"> бюджета </w:t>
      </w:r>
      <w:bookmarkStart w:id="25" w:name="_GoBack"/>
      <w:bookmarkEnd w:id="25"/>
      <w:r>
        <w:rPr>
          <w:rFonts w:ascii="Times New Roman" w:hAnsi="Times New Roman" w:cs="Times New Roman"/>
        </w:rPr>
        <w:t>Чаинского сельсовета Купинского района</w:t>
      </w:r>
      <w:r w:rsidRPr="008219BB">
        <w:rPr>
          <w:rFonts w:ascii="Times New Roman" w:hAnsi="Times New Roman" w:cs="Times New Roman"/>
        </w:rPr>
        <w:t xml:space="preserve"> Новосибирской области</w:t>
      </w:r>
    </w:p>
    <w:p w:rsidR="008D37AB" w:rsidRPr="008219BB" w:rsidRDefault="008D37AB" w:rsidP="00783DBB">
      <w:pPr>
        <w:pStyle w:val="ConsPlusNonformat"/>
        <w:jc w:val="center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на плановый период 20___ и 20___ годов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от ___ __________ 20___ года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(главный распорядитель (распорядитель)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___________________________________________________________________________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r w:rsidRPr="00853B46">
        <w:rPr>
          <w:rFonts w:ascii="Times New Roman" w:hAnsi="Times New Roman" w:cs="Times New Roman"/>
        </w:rPr>
        <w:t xml:space="preserve">ОКЕИ </w:t>
      </w:r>
      <w:r w:rsidRPr="008219BB">
        <w:rPr>
          <w:rFonts w:ascii="Times New Roman" w:hAnsi="Times New Roman" w:cs="Times New Roman"/>
        </w:rPr>
        <w:t>│   384   │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8D37AB" w:rsidRPr="00877376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Сумма</w:t>
            </w:r>
          </w:p>
        </w:tc>
      </w:tr>
      <w:tr w:rsidR="008D37AB" w:rsidRPr="00877376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B" w:rsidRPr="00877376" w:rsidRDefault="008D37AB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20___ год</w:t>
            </w:r>
          </w:p>
        </w:tc>
      </w:tr>
      <w:tr w:rsidR="008D37AB" w:rsidRPr="00877376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7</w:t>
            </w:r>
          </w:p>
        </w:tc>
      </w:tr>
      <w:tr w:rsidR="008D37AB" w:rsidRPr="00877376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D37AB" w:rsidRPr="00877376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  <w:r w:rsidRPr="0087737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B" w:rsidRPr="00877376" w:rsidRDefault="008D37AB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D37AB" w:rsidRPr="008219BB" w:rsidRDefault="008D37AB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(уполномоченное лицо)</w:t>
      </w:r>
      <w:r w:rsidRPr="008219BB">
        <w:rPr>
          <w:rFonts w:ascii="Times New Roman" w:hAnsi="Times New Roman" w:cs="Times New Roman"/>
        </w:rPr>
        <w:t xml:space="preserve">        _________ ____________________________</w:t>
      </w:r>
    </w:p>
    <w:p w:rsidR="008D37AB" w:rsidRPr="008219BB" w:rsidRDefault="008D37AB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8219BB">
        <w:rPr>
          <w:rFonts w:ascii="Times New Roman" w:hAnsi="Times New Roman" w:cs="Times New Roman"/>
        </w:rPr>
        <w:t>(подпись)     (расшифровка подписи)</w:t>
      </w:r>
    </w:p>
    <w:sectPr w:rsidR="008D37AB" w:rsidRPr="008219BB" w:rsidSect="008219BB">
      <w:headerReference w:type="default" r:id="rId9"/>
      <w:footerReference w:type="default" r:id="rId10"/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7AB" w:rsidRDefault="008D37AB" w:rsidP="00AE11D1">
      <w:pPr>
        <w:spacing w:after="0" w:line="240" w:lineRule="auto"/>
      </w:pPr>
      <w:r>
        <w:separator/>
      </w:r>
    </w:p>
  </w:endnote>
  <w:endnote w:type="continuationSeparator" w:id="1">
    <w:p w:rsidR="008D37AB" w:rsidRDefault="008D37AB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7AB" w:rsidRDefault="008D37A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8D37AB" w:rsidRPr="00877376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jc w:val="right"/>
          </w:pPr>
        </w:p>
      </w:tc>
    </w:tr>
  </w:tbl>
  <w:p w:rsidR="008D37AB" w:rsidRDefault="008D37AB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7AB" w:rsidRDefault="008D37A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4571"/>
      <w:gridCol w:w="4856"/>
      <w:gridCol w:w="4571"/>
    </w:tblGrid>
    <w:tr w:rsidR="008D37AB" w:rsidRPr="00877376"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jc w:val="right"/>
          </w:pPr>
        </w:p>
      </w:tc>
    </w:tr>
  </w:tbl>
  <w:p w:rsidR="008D37AB" w:rsidRDefault="008D37AB">
    <w:pPr>
      <w:pStyle w:val="ConsPlusNormal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7AB" w:rsidRDefault="008D37A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4571"/>
      <w:gridCol w:w="4856"/>
      <w:gridCol w:w="4571"/>
    </w:tblGrid>
    <w:tr w:rsidR="008D37AB" w:rsidRPr="00877376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jc w:val="center"/>
            <w:rPr>
              <w:b/>
              <w:bCs/>
            </w:rPr>
          </w:pPr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jc w:val="right"/>
          </w:pPr>
        </w:p>
      </w:tc>
    </w:tr>
  </w:tbl>
  <w:p w:rsidR="008D37AB" w:rsidRDefault="008D37AB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7AB" w:rsidRDefault="008D37AB" w:rsidP="00AE11D1">
      <w:pPr>
        <w:spacing w:after="0" w:line="240" w:lineRule="auto"/>
      </w:pPr>
      <w:r>
        <w:separator/>
      </w:r>
    </w:p>
  </w:footnote>
  <w:footnote w:type="continuationSeparator" w:id="1">
    <w:p w:rsidR="008D37AB" w:rsidRDefault="008D37AB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7713"/>
      <w:gridCol w:w="571"/>
      <w:gridCol w:w="5714"/>
    </w:tblGrid>
    <w:tr w:rsidR="008D37AB" w:rsidRPr="00877376"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8D37AB" w:rsidRDefault="008D37A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8D37AB" w:rsidRDefault="008D37AB">
    <w:pPr>
      <w:pStyle w:val="ConsPlusNormal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7713"/>
      <w:gridCol w:w="571"/>
      <w:gridCol w:w="5714"/>
    </w:tblGrid>
    <w:tr w:rsidR="008D37AB" w:rsidRPr="00877376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rPr>
              <w:sz w:val="16"/>
              <w:szCs w:val="16"/>
            </w:rPr>
          </w:pP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D37AB" w:rsidRPr="00877376" w:rsidRDefault="008D37AB">
          <w:pPr>
            <w:pStyle w:val="ConsPlusNormal"/>
            <w:jc w:val="right"/>
            <w:rPr>
              <w:sz w:val="16"/>
              <w:szCs w:val="16"/>
            </w:rPr>
          </w:pPr>
        </w:p>
      </w:tc>
    </w:tr>
  </w:tbl>
  <w:p w:rsidR="008D37AB" w:rsidRDefault="008D37AB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8D37AB" w:rsidRDefault="008D37AB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CF0"/>
    <w:rsid w:val="00013F60"/>
    <w:rsid w:val="000210A7"/>
    <w:rsid w:val="000414C0"/>
    <w:rsid w:val="0009604E"/>
    <w:rsid w:val="000B5F56"/>
    <w:rsid w:val="000D7958"/>
    <w:rsid w:val="0011714C"/>
    <w:rsid w:val="00152BEB"/>
    <w:rsid w:val="00181101"/>
    <w:rsid w:val="001A5D0E"/>
    <w:rsid w:val="001B482A"/>
    <w:rsid w:val="001E6E6B"/>
    <w:rsid w:val="00214BB1"/>
    <w:rsid w:val="00233203"/>
    <w:rsid w:val="00246493"/>
    <w:rsid w:val="00252384"/>
    <w:rsid w:val="00254781"/>
    <w:rsid w:val="00257717"/>
    <w:rsid w:val="00277E4D"/>
    <w:rsid w:val="002A51EA"/>
    <w:rsid w:val="0030569B"/>
    <w:rsid w:val="00315EA2"/>
    <w:rsid w:val="00322571"/>
    <w:rsid w:val="00327E60"/>
    <w:rsid w:val="00334A96"/>
    <w:rsid w:val="00343428"/>
    <w:rsid w:val="003822CA"/>
    <w:rsid w:val="003C07CD"/>
    <w:rsid w:val="003C5E59"/>
    <w:rsid w:val="003F656F"/>
    <w:rsid w:val="0040166B"/>
    <w:rsid w:val="00456A99"/>
    <w:rsid w:val="00466BD7"/>
    <w:rsid w:val="00487455"/>
    <w:rsid w:val="004907C6"/>
    <w:rsid w:val="00495032"/>
    <w:rsid w:val="004C7574"/>
    <w:rsid w:val="00514970"/>
    <w:rsid w:val="00533481"/>
    <w:rsid w:val="0055042C"/>
    <w:rsid w:val="0055122C"/>
    <w:rsid w:val="005835BF"/>
    <w:rsid w:val="00596643"/>
    <w:rsid w:val="00596BC4"/>
    <w:rsid w:val="005E677E"/>
    <w:rsid w:val="0063713F"/>
    <w:rsid w:val="00650104"/>
    <w:rsid w:val="00653AFF"/>
    <w:rsid w:val="00662CFA"/>
    <w:rsid w:val="00697172"/>
    <w:rsid w:val="006B74CE"/>
    <w:rsid w:val="006C5419"/>
    <w:rsid w:val="006D3F6F"/>
    <w:rsid w:val="006D4BE4"/>
    <w:rsid w:val="00714793"/>
    <w:rsid w:val="00757251"/>
    <w:rsid w:val="00783DBB"/>
    <w:rsid w:val="007A4911"/>
    <w:rsid w:val="007D6EAF"/>
    <w:rsid w:val="0080530C"/>
    <w:rsid w:val="00812B6D"/>
    <w:rsid w:val="008219BB"/>
    <w:rsid w:val="00843B1A"/>
    <w:rsid w:val="0084635E"/>
    <w:rsid w:val="00853B46"/>
    <w:rsid w:val="00877376"/>
    <w:rsid w:val="008928E2"/>
    <w:rsid w:val="008952AF"/>
    <w:rsid w:val="008A5058"/>
    <w:rsid w:val="008D37AB"/>
    <w:rsid w:val="009441A1"/>
    <w:rsid w:val="00967A06"/>
    <w:rsid w:val="009D3A17"/>
    <w:rsid w:val="00A23021"/>
    <w:rsid w:val="00A24B16"/>
    <w:rsid w:val="00A310F2"/>
    <w:rsid w:val="00A33A6D"/>
    <w:rsid w:val="00A7578A"/>
    <w:rsid w:val="00AB20E3"/>
    <w:rsid w:val="00AC7350"/>
    <w:rsid w:val="00AE11D1"/>
    <w:rsid w:val="00AE2050"/>
    <w:rsid w:val="00B46693"/>
    <w:rsid w:val="00B531F0"/>
    <w:rsid w:val="00B55EA0"/>
    <w:rsid w:val="00B71C31"/>
    <w:rsid w:val="00B72F38"/>
    <w:rsid w:val="00B87893"/>
    <w:rsid w:val="00B9272E"/>
    <w:rsid w:val="00BD26A4"/>
    <w:rsid w:val="00C225AB"/>
    <w:rsid w:val="00C54797"/>
    <w:rsid w:val="00C85DCF"/>
    <w:rsid w:val="00CA40FF"/>
    <w:rsid w:val="00CE3E62"/>
    <w:rsid w:val="00D1107E"/>
    <w:rsid w:val="00D27EB7"/>
    <w:rsid w:val="00DA5BE6"/>
    <w:rsid w:val="00DB25E7"/>
    <w:rsid w:val="00DB2F23"/>
    <w:rsid w:val="00DB7E40"/>
    <w:rsid w:val="00E6243A"/>
    <w:rsid w:val="00E76A54"/>
    <w:rsid w:val="00F036CD"/>
    <w:rsid w:val="00F21DA0"/>
    <w:rsid w:val="00F6135C"/>
    <w:rsid w:val="00F90980"/>
    <w:rsid w:val="00FB467F"/>
    <w:rsid w:val="00FC3CF0"/>
    <w:rsid w:val="00FD45AC"/>
    <w:rsid w:val="00FE040E"/>
    <w:rsid w:val="00FE1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1D1"/>
    <w:pPr>
      <w:spacing w:after="160" w:line="259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E11D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E11D1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E11D1"/>
    <w:rPr>
      <w:rFonts w:eastAsia="Times New Roman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6A9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39</Pages>
  <Words>6279</Words>
  <Characters>-32766</Characters>
  <Application>Microsoft Office Outlook</Application>
  <DocSecurity>0</DocSecurity>
  <Lines>0</Lines>
  <Paragraphs>0</Paragraphs>
  <ScaleCrop>false</ScaleCrop>
  <Company>MFNSO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User</cp:lastModifiedBy>
  <cp:revision>4</cp:revision>
  <cp:lastPrinted>2018-11-01T06:03:00Z</cp:lastPrinted>
  <dcterms:created xsi:type="dcterms:W3CDTF">2019-07-11T04:57:00Z</dcterms:created>
  <dcterms:modified xsi:type="dcterms:W3CDTF">2019-07-29T08:11:00Z</dcterms:modified>
</cp:coreProperties>
</file>